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F55" w:rsidRDefault="00DB0F55" w:rsidP="00DB0F55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法人资格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2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DB0F55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55" w:rsidRDefault="00DB0F55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0F55" w:rsidRDefault="00DB0F55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0F55" w:rsidRDefault="00DB0F55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0F55" w:rsidRDefault="00DB0F55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0F55" w:rsidRDefault="00DB0F55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DB0F55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55" w:rsidRDefault="00DB0F55" w:rsidP="00830DF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法人主体资格材料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B0F55" w:rsidRDefault="00DB0F55" w:rsidP="00830DFB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B0F55" w:rsidRDefault="00DB0F55" w:rsidP="00830D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B0F55" w:rsidRDefault="00DB0F55" w:rsidP="00830D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B0F55" w:rsidRDefault="00DB0F55" w:rsidP="00830DF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DB0F55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55" w:rsidRDefault="00DB0F55" w:rsidP="00830DF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B0F55" w:rsidRDefault="00DB0F55" w:rsidP="00830DFB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B0F55" w:rsidRDefault="00DB0F55" w:rsidP="00830D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B0F55" w:rsidRDefault="00DB0F55" w:rsidP="00830D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B0F55" w:rsidRDefault="00DB0F55" w:rsidP="00830DF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DB0F55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55" w:rsidRDefault="00DB0F55" w:rsidP="00830DF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授权委托书、受托人身份证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B0F55" w:rsidRDefault="00DB0F55" w:rsidP="00830DFB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法定代表人亲自办理无需提供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B0F55" w:rsidRDefault="00DB0F55" w:rsidP="00830D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B0F55" w:rsidRDefault="00DB0F55" w:rsidP="00830D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B0F55" w:rsidRDefault="00DB0F55" w:rsidP="00830DF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</w:p>
        </w:tc>
      </w:tr>
      <w:tr w:rsidR="00DB0F55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55" w:rsidRDefault="00DB0F55" w:rsidP="006E101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与法人资格相关的证明材料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B0F55" w:rsidRDefault="00DB0F55" w:rsidP="00830DFB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B0F55" w:rsidRDefault="00DB0F55" w:rsidP="00830D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B0F55" w:rsidRDefault="00DB0F55" w:rsidP="00830D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B0F55" w:rsidRDefault="00DB0F55" w:rsidP="00830DF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DB0F55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55" w:rsidRDefault="00DB0F55" w:rsidP="00830DF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B0F55" w:rsidRDefault="00DB0F55" w:rsidP="00830DFB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B0F55" w:rsidRDefault="00DB0F55" w:rsidP="00830D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B0F55" w:rsidRDefault="00DB0F55" w:rsidP="00830D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B0F55" w:rsidRDefault="00DB0F55" w:rsidP="00830DF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DB0F55" w:rsidRDefault="00DB0F55" w:rsidP="00130E6C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2  </w:t>
      </w:r>
      <w:r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25"/>
        <w:gridCol w:w="1140"/>
        <w:gridCol w:w="1656"/>
        <w:gridCol w:w="4119"/>
      </w:tblGrid>
      <w:tr w:rsidR="00DB0F55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55" w:rsidRDefault="00DB0F55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B0F55" w:rsidRDefault="00DB0F55" w:rsidP="00830DFB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</w:p>
        </w:tc>
      </w:tr>
      <w:tr w:rsidR="00DB0F55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55" w:rsidRDefault="00DB0F55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B0F55" w:rsidRDefault="00DB0F55" w:rsidP="00830D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0F55" w:rsidRDefault="00DB0F55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B0F55" w:rsidRDefault="00DB0F55" w:rsidP="00830DFB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申请人提供充足的申请资料即可受理。</w:t>
            </w:r>
          </w:p>
        </w:tc>
      </w:tr>
      <w:tr w:rsidR="00DB0F55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55" w:rsidRDefault="00DB0F55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B0F55" w:rsidRDefault="00DB0F55" w:rsidP="00830D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0F55" w:rsidRDefault="00DB0F55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B0F55" w:rsidRDefault="00DB0F55" w:rsidP="00830DF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DB0F55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55" w:rsidRDefault="00DB0F55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B0F55" w:rsidRDefault="00DB0F55" w:rsidP="00830D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0F55" w:rsidRDefault="00DB0F55" w:rsidP="00830DFB">
            <w:pPr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B0F55" w:rsidRDefault="00DB0F55" w:rsidP="00830DFB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自受理公证申请之日起七个工作日内向当事人出具公证书。但是，因不可抗力、补充证明材料或者需要核实有关情况的，所需时间不计算在期限内。</w:t>
            </w:r>
          </w:p>
        </w:tc>
      </w:tr>
    </w:tbl>
    <w:p w:rsidR="00DB0F55" w:rsidRPr="00EE7128" w:rsidRDefault="00DB0F55" w:rsidP="006E1013">
      <w:pPr>
        <w:rPr>
          <w:rFonts w:cs="Times New Roman"/>
        </w:rPr>
      </w:pPr>
    </w:p>
    <w:p w:rsidR="00DB0F55" w:rsidRPr="006E1013" w:rsidRDefault="00DB0F55">
      <w:pPr>
        <w:rPr>
          <w:rFonts w:cs="Times New Roman"/>
        </w:rPr>
      </w:pPr>
    </w:p>
    <w:sectPr w:rsidR="00DB0F55" w:rsidRPr="006E1013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0F55" w:rsidRDefault="00DB0F55" w:rsidP="006E1013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DB0F55" w:rsidRDefault="00DB0F55" w:rsidP="006E1013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0F55" w:rsidRDefault="00DB0F55" w:rsidP="006E1013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DB0F55" w:rsidRDefault="00DB0F55" w:rsidP="006E1013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007F"/>
    <w:rsid w:val="00000DE3"/>
    <w:rsid w:val="0000267B"/>
    <w:rsid w:val="000049E9"/>
    <w:rsid w:val="00005133"/>
    <w:rsid w:val="00006B9F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472B0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0D1F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14A2"/>
    <w:rsid w:val="00093202"/>
    <w:rsid w:val="00093DEF"/>
    <w:rsid w:val="00094984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E0737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E6C"/>
    <w:rsid w:val="00130F58"/>
    <w:rsid w:val="00131064"/>
    <w:rsid w:val="00132045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4CDF"/>
    <w:rsid w:val="00187DDD"/>
    <w:rsid w:val="00190F3C"/>
    <w:rsid w:val="001915B6"/>
    <w:rsid w:val="0019272E"/>
    <w:rsid w:val="00192881"/>
    <w:rsid w:val="00194430"/>
    <w:rsid w:val="00194B32"/>
    <w:rsid w:val="001968CB"/>
    <w:rsid w:val="0019797C"/>
    <w:rsid w:val="00197BC8"/>
    <w:rsid w:val="001A3038"/>
    <w:rsid w:val="001A6AA8"/>
    <w:rsid w:val="001B3330"/>
    <w:rsid w:val="001B3F9B"/>
    <w:rsid w:val="001B6097"/>
    <w:rsid w:val="001B75B1"/>
    <w:rsid w:val="001C0263"/>
    <w:rsid w:val="001C04CC"/>
    <w:rsid w:val="001C2A8F"/>
    <w:rsid w:val="001C4B5B"/>
    <w:rsid w:val="001C5668"/>
    <w:rsid w:val="001C5DEC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78B9"/>
    <w:rsid w:val="00297989"/>
    <w:rsid w:val="00297F6B"/>
    <w:rsid w:val="002A08C1"/>
    <w:rsid w:val="002A0C4F"/>
    <w:rsid w:val="002A4C4F"/>
    <w:rsid w:val="002A5741"/>
    <w:rsid w:val="002A699A"/>
    <w:rsid w:val="002A7312"/>
    <w:rsid w:val="002A7FDB"/>
    <w:rsid w:val="002B0B89"/>
    <w:rsid w:val="002B0DB9"/>
    <w:rsid w:val="002B4851"/>
    <w:rsid w:val="002B4B1A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5F7B"/>
    <w:rsid w:val="00310509"/>
    <w:rsid w:val="00310D14"/>
    <w:rsid w:val="00312830"/>
    <w:rsid w:val="00312A9C"/>
    <w:rsid w:val="00313CEA"/>
    <w:rsid w:val="00316EA4"/>
    <w:rsid w:val="00317EAF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2927"/>
    <w:rsid w:val="00332CF7"/>
    <w:rsid w:val="00335342"/>
    <w:rsid w:val="003362BA"/>
    <w:rsid w:val="00337011"/>
    <w:rsid w:val="003413A3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1C92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0D03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1D8B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751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1CFE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57E7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1695"/>
    <w:rsid w:val="00542A91"/>
    <w:rsid w:val="00543FA7"/>
    <w:rsid w:val="005478A1"/>
    <w:rsid w:val="00550F5E"/>
    <w:rsid w:val="005520C7"/>
    <w:rsid w:val="00552778"/>
    <w:rsid w:val="00552ED1"/>
    <w:rsid w:val="0055507F"/>
    <w:rsid w:val="00557F35"/>
    <w:rsid w:val="00561ACB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2670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C782A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06A0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6B8D"/>
    <w:rsid w:val="00647D65"/>
    <w:rsid w:val="0065045E"/>
    <w:rsid w:val="00651345"/>
    <w:rsid w:val="006516B0"/>
    <w:rsid w:val="00654155"/>
    <w:rsid w:val="006551C6"/>
    <w:rsid w:val="00661CA5"/>
    <w:rsid w:val="006637B5"/>
    <w:rsid w:val="00663C67"/>
    <w:rsid w:val="00665482"/>
    <w:rsid w:val="00671E64"/>
    <w:rsid w:val="00672B08"/>
    <w:rsid w:val="00673ABB"/>
    <w:rsid w:val="006772A6"/>
    <w:rsid w:val="00677976"/>
    <w:rsid w:val="00680EA9"/>
    <w:rsid w:val="0068167E"/>
    <w:rsid w:val="00682474"/>
    <w:rsid w:val="00682E3E"/>
    <w:rsid w:val="00683C30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2BCC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1013"/>
    <w:rsid w:val="006E2178"/>
    <w:rsid w:val="006E5C63"/>
    <w:rsid w:val="006E6B5D"/>
    <w:rsid w:val="006E7573"/>
    <w:rsid w:val="006E777A"/>
    <w:rsid w:val="006F4B74"/>
    <w:rsid w:val="006F627F"/>
    <w:rsid w:val="00701347"/>
    <w:rsid w:val="00704D3A"/>
    <w:rsid w:val="00705968"/>
    <w:rsid w:val="00710B4E"/>
    <w:rsid w:val="00711C9B"/>
    <w:rsid w:val="00712381"/>
    <w:rsid w:val="00712621"/>
    <w:rsid w:val="007141A4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E6D"/>
    <w:rsid w:val="00796375"/>
    <w:rsid w:val="00797954"/>
    <w:rsid w:val="007A05C4"/>
    <w:rsid w:val="007A0C81"/>
    <w:rsid w:val="007A2A71"/>
    <w:rsid w:val="007A3234"/>
    <w:rsid w:val="007A4863"/>
    <w:rsid w:val="007A746C"/>
    <w:rsid w:val="007B1848"/>
    <w:rsid w:val="007B450D"/>
    <w:rsid w:val="007B538E"/>
    <w:rsid w:val="007B647C"/>
    <w:rsid w:val="007B7F76"/>
    <w:rsid w:val="007C0FB6"/>
    <w:rsid w:val="007C2673"/>
    <w:rsid w:val="007C2737"/>
    <w:rsid w:val="007C5F4A"/>
    <w:rsid w:val="007C657B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976"/>
    <w:rsid w:val="007D6ACA"/>
    <w:rsid w:val="007E20FD"/>
    <w:rsid w:val="007E3E45"/>
    <w:rsid w:val="007E46DB"/>
    <w:rsid w:val="007E50DF"/>
    <w:rsid w:val="007E511F"/>
    <w:rsid w:val="007E671E"/>
    <w:rsid w:val="007E76E1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2C23"/>
    <w:rsid w:val="00815658"/>
    <w:rsid w:val="00817B5A"/>
    <w:rsid w:val="00820AB6"/>
    <w:rsid w:val="00820E25"/>
    <w:rsid w:val="00821576"/>
    <w:rsid w:val="008226CD"/>
    <w:rsid w:val="00823A57"/>
    <w:rsid w:val="00823D15"/>
    <w:rsid w:val="00824D38"/>
    <w:rsid w:val="008303E8"/>
    <w:rsid w:val="00830DFB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C79E4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01EC"/>
    <w:rsid w:val="00983329"/>
    <w:rsid w:val="00984BCF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24B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4DC6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2E27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09A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20AF"/>
    <w:rsid w:val="00BA3C99"/>
    <w:rsid w:val="00BA420C"/>
    <w:rsid w:val="00BA4EF3"/>
    <w:rsid w:val="00BA586F"/>
    <w:rsid w:val="00BA6AF2"/>
    <w:rsid w:val="00BA7A45"/>
    <w:rsid w:val="00BB18AA"/>
    <w:rsid w:val="00BB4CA4"/>
    <w:rsid w:val="00BB55CF"/>
    <w:rsid w:val="00BB6059"/>
    <w:rsid w:val="00BB74F8"/>
    <w:rsid w:val="00BB7C7B"/>
    <w:rsid w:val="00BC09CA"/>
    <w:rsid w:val="00BC288A"/>
    <w:rsid w:val="00BC5958"/>
    <w:rsid w:val="00BD1932"/>
    <w:rsid w:val="00BD2480"/>
    <w:rsid w:val="00BD40CB"/>
    <w:rsid w:val="00BD5995"/>
    <w:rsid w:val="00BD62C0"/>
    <w:rsid w:val="00BD6789"/>
    <w:rsid w:val="00BE0099"/>
    <w:rsid w:val="00BE101E"/>
    <w:rsid w:val="00BE19AE"/>
    <w:rsid w:val="00BE1FC3"/>
    <w:rsid w:val="00BE3490"/>
    <w:rsid w:val="00BE3AB9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769B5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07F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2A3D"/>
    <w:rsid w:val="00D63A6E"/>
    <w:rsid w:val="00D6507B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0F55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4B1C"/>
    <w:rsid w:val="00ED50C0"/>
    <w:rsid w:val="00ED69B9"/>
    <w:rsid w:val="00ED7F88"/>
    <w:rsid w:val="00EE06F8"/>
    <w:rsid w:val="00EE5026"/>
    <w:rsid w:val="00EE58D2"/>
    <w:rsid w:val="00EE7068"/>
    <w:rsid w:val="00EE712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6FE6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2B7D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013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6E1013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E1013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6E1013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E101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100</Words>
  <Characters>571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4</cp:revision>
  <dcterms:created xsi:type="dcterms:W3CDTF">2018-07-21T11:26:00Z</dcterms:created>
  <dcterms:modified xsi:type="dcterms:W3CDTF">2018-08-04T05:35:00Z</dcterms:modified>
</cp:coreProperties>
</file>